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6EC39" w14:textId="77777777" w:rsidR="00573D06" w:rsidRDefault="00573D06" w:rsidP="00573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ALCON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(?ALOON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(fl.1440)</w:t>
      </w:r>
    </w:p>
    <w:p w14:paraId="5E60F5C3" w14:textId="77777777" w:rsidR="00573D06" w:rsidRDefault="00573D06" w:rsidP="00573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Goldsmith.</w:t>
      </w:r>
    </w:p>
    <w:p w14:paraId="48C11660" w14:textId="77777777" w:rsidR="00573D06" w:rsidRDefault="00573D06" w:rsidP="00573D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84473A" w14:textId="77777777" w:rsidR="00573D06" w:rsidRDefault="00573D06" w:rsidP="00573D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AD5A8F" w14:textId="77777777" w:rsidR="00573D06" w:rsidRDefault="00573D06" w:rsidP="00573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appears in the Plea Rolls.   </w:t>
      </w:r>
    </w:p>
    <w:p w14:paraId="7077D54C" w14:textId="77777777" w:rsidR="00573D06" w:rsidRDefault="00573D06" w:rsidP="00573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03EAB09" w14:textId="77777777" w:rsidR="00573D06" w:rsidRDefault="00573D06" w:rsidP="00573D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345DCC" w14:textId="77777777" w:rsidR="00573D06" w:rsidRDefault="00573D06" w:rsidP="00573D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FF39AB" w14:textId="77777777" w:rsidR="00573D06" w:rsidRDefault="00573D06" w:rsidP="00573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2022</w:t>
      </w:r>
    </w:p>
    <w:p w14:paraId="486D5DC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E7853" w14:textId="77777777" w:rsidR="00573D06" w:rsidRDefault="00573D06" w:rsidP="009139A6">
      <w:r>
        <w:separator/>
      </w:r>
    </w:p>
  </w:endnote>
  <w:endnote w:type="continuationSeparator" w:id="0">
    <w:p w14:paraId="79830252" w14:textId="77777777" w:rsidR="00573D06" w:rsidRDefault="00573D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F9B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01B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C10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36A58" w14:textId="77777777" w:rsidR="00573D06" w:rsidRDefault="00573D06" w:rsidP="009139A6">
      <w:r>
        <w:separator/>
      </w:r>
    </w:p>
  </w:footnote>
  <w:footnote w:type="continuationSeparator" w:id="0">
    <w:p w14:paraId="3CF80E50" w14:textId="77777777" w:rsidR="00573D06" w:rsidRDefault="00573D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CE7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73E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3D8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D06"/>
    <w:rsid w:val="000666E0"/>
    <w:rsid w:val="002510B7"/>
    <w:rsid w:val="00573D0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7F89C"/>
  <w15:chartTrackingRefBased/>
  <w15:docId w15:val="{396D8B41-7EEE-4F09-A1C8-2811FBB6E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573D0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2022-01-30T19:47:00Z</dcterms:created>
  <dcterms:modified xsi:type="dcterms:W3CDTF">2022-01-30T19:47:00Z</dcterms:modified>
</cp:coreProperties>
</file>